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1F324F84" w:rsidR="0049254C" w:rsidRPr="0068188F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68188F">
        <w:rPr>
          <w:b/>
          <w:noProof/>
          <w:sz w:val="24"/>
          <w:lang w:val="en-US"/>
        </w:rPr>
        <w:t>3GPP TSG-SA5 Meeting #1</w:t>
      </w:r>
      <w:r w:rsidR="0014224A" w:rsidRPr="0068188F">
        <w:rPr>
          <w:b/>
          <w:noProof/>
          <w:sz w:val="24"/>
          <w:lang w:val="en-US"/>
        </w:rPr>
        <w:t>5</w:t>
      </w:r>
      <w:r w:rsidR="00D24DD9">
        <w:rPr>
          <w:b/>
          <w:noProof/>
          <w:sz w:val="24"/>
          <w:lang w:val="en-US"/>
        </w:rPr>
        <w:t>8</w:t>
      </w:r>
      <w:r w:rsidR="008E6990" w:rsidRPr="0068188F">
        <w:rPr>
          <w:rFonts w:cs="Arial"/>
          <w:b/>
          <w:color w:val="000000"/>
          <w:sz w:val="24"/>
          <w:lang w:val="en-US" w:eastAsia="zh-CN"/>
        </w:rPr>
        <w:tab/>
      </w:r>
      <w:r w:rsidR="006640FF" w:rsidRPr="0068188F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68188F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68188F">
        <w:rPr>
          <w:rFonts w:cs="Arial"/>
          <w:b/>
          <w:color w:val="000000"/>
          <w:sz w:val="24"/>
          <w:lang w:val="en-US" w:eastAsia="zh-CN"/>
        </w:rPr>
        <w:t>2</w:t>
      </w:r>
      <w:r w:rsidR="00F93CC4" w:rsidRPr="0068188F">
        <w:rPr>
          <w:rFonts w:cs="Arial"/>
          <w:b/>
          <w:color w:val="000000"/>
          <w:sz w:val="24"/>
          <w:lang w:val="en-US" w:eastAsia="zh-CN"/>
        </w:rPr>
        <w:t>4</w:t>
      </w:r>
      <w:r w:rsidR="00D24DD9">
        <w:rPr>
          <w:rFonts w:cs="Arial"/>
          <w:b/>
          <w:color w:val="000000"/>
          <w:sz w:val="24"/>
          <w:lang w:val="en-US" w:eastAsia="zh-CN"/>
        </w:rPr>
        <w:t>63</w:t>
      </w:r>
      <w:r w:rsidR="00643B55">
        <w:rPr>
          <w:rFonts w:cs="Arial"/>
          <w:b/>
          <w:color w:val="000000"/>
          <w:sz w:val="24"/>
          <w:lang w:val="en-US" w:eastAsia="zh-CN"/>
        </w:rPr>
        <w:t>08</w:t>
      </w:r>
    </w:p>
    <w:p w14:paraId="4B2948ED" w14:textId="0700CFAA" w:rsidR="00BE1239" w:rsidRPr="00B4420C" w:rsidRDefault="007F49BB" w:rsidP="00B4420C">
      <w:pPr>
        <w:pStyle w:val="CRCoverPage"/>
        <w:tabs>
          <w:tab w:val="left" w:pos="2268"/>
          <w:tab w:val="right" w:pos="9639"/>
        </w:tabs>
        <w:spacing w:after="0"/>
        <w:rPr>
          <w:b/>
          <w:noProof/>
          <w:sz w:val="24"/>
          <w:lang w:val="en-US"/>
        </w:rPr>
      </w:pPr>
      <w:r w:rsidRPr="00B72AC3">
        <w:rPr>
          <w:b/>
          <w:noProof/>
          <w:sz w:val="24"/>
        </w:rPr>
        <w:t xml:space="preserve">Orlando, USA, 18-22 November </w:t>
      </w:r>
      <w:r w:rsidR="00B4420C" w:rsidRPr="00B4420C">
        <w:rPr>
          <w:b/>
          <w:noProof/>
          <w:sz w:val="24"/>
          <w:lang w:val="en-US"/>
        </w:rPr>
        <w:t>2024</w:t>
      </w:r>
      <w:r w:rsidR="001C0223" w:rsidRPr="0068188F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414FA2B7" w14:textId="77777777" w:rsidR="00FC6AB3" w:rsidRPr="001B5382" w:rsidRDefault="00FC6AB3" w:rsidP="00FC6AB3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  <w:r w:rsidRPr="001B5382">
        <w:rPr>
          <w:rFonts w:hint="eastAsia"/>
          <w:b/>
          <w:highlight w:val="cyan"/>
          <w:lang w:eastAsia="zh-CN"/>
        </w:rPr>
        <w:t>E</w:t>
      </w:r>
      <w:r w:rsidRPr="001B5382">
        <w:rPr>
          <w:b/>
          <w:highlight w:val="cyan"/>
          <w:lang w:eastAsia="zh-CN"/>
        </w:rPr>
        <w:t>mail approval time plan:</w:t>
      </w:r>
    </w:p>
    <w:p w14:paraId="6094747B" w14:textId="77777777" w:rsidR="0078239E" w:rsidRPr="00E25DC3" w:rsidRDefault="0078239E" w:rsidP="0078239E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="DengXian" w:eastAsia="DengXian" w:hAnsi="DengXian" w:cs="DengXian"/>
          <w:b/>
          <w:sz w:val="18"/>
          <w:szCs w:val="18"/>
        </w:rPr>
      </w:pPr>
      <w:r w:rsidRPr="00E25DC3">
        <w:rPr>
          <w:rFonts w:ascii="DengXian" w:eastAsia="DengXian" w:hAnsi="DengXian" w:cs="DengXian"/>
          <w:b/>
          <w:sz w:val="18"/>
          <w:szCs w:val="18"/>
        </w:rPr>
        <w:t>No email approval for WID/SID/pCR/CR/Discussion paper/Input to draftCR.</w:t>
      </w:r>
    </w:p>
    <w:p w14:paraId="3A4585ED" w14:textId="77777777" w:rsidR="0078239E" w:rsidRPr="00E25DC3" w:rsidRDefault="0078239E" w:rsidP="0078239E">
      <w:pPr>
        <w:pStyle w:val="00BodyText"/>
        <w:widowControl w:val="0"/>
        <w:numPr>
          <w:ilvl w:val="0"/>
          <w:numId w:val="31"/>
        </w:numPr>
        <w:adjustRightInd w:val="0"/>
        <w:snapToGrid w:val="0"/>
        <w:spacing w:after="0" w:line="240" w:lineRule="auto"/>
        <w:rPr>
          <w:rFonts w:ascii="DengXian" w:hAnsi="DengXian" w:cs="DengXian"/>
          <w:b/>
          <w:sz w:val="18"/>
          <w:szCs w:val="18"/>
          <w:shd w:val="clear" w:color="auto" w:fill="D9D9D9"/>
        </w:rPr>
      </w:pPr>
      <w:r w:rsidRPr="00E25DC3">
        <w:rPr>
          <w:rFonts w:ascii="DengXian" w:hAnsi="DengXian" w:cs="DengXian"/>
          <w:b/>
          <w:sz w:val="18"/>
          <w:szCs w:val="18"/>
        </w:rPr>
        <w:t xml:space="preserve">Only outgoing LS/draftCR&amp; conversion draftCR to CR/draft TR/CH OpenAPI CR (pre-rel-19) /Draft TS email approval </w:t>
      </w:r>
      <w:proofErr w:type="gramStart"/>
      <w:r w:rsidRPr="00E25DC3">
        <w:rPr>
          <w:rFonts w:ascii="DengXian" w:hAnsi="DengXian" w:cs="DengXian"/>
          <w:b/>
          <w:sz w:val="18"/>
          <w:szCs w:val="18"/>
        </w:rPr>
        <w:t>are</w:t>
      </w:r>
      <w:proofErr w:type="gramEnd"/>
      <w:r w:rsidRPr="00E25DC3">
        <w:rPr>
          <w:rFonts w:ascii="DengXian" w:hAnsi="DengXian" w:cs="DengXian"/>
          <w:b/>
          <w:sz w:val="18"/>
          <w:szCs w:val="18"/>
        </w:rPr>
        <w:t xml:space="preserve"> allowed</w:t>
      </w:r>
      <w:r w:rsidRPr="00E25DC3">
        <w:rPr>
          <w:rFonts w:ascii="DengXian" w:eastAsia="Microsoft YaHei" w:hAnsi="DengXian" w:cs="DengXian" w:hint="eastAsia"/>
          <w:b/>
          <w:sz w:val="18"/>
          <w:szCs w:val="18"/>
        </w:rPr>
        <w:t>：</w:t>
      </w:r>
      <w:r w:rsidRPr="00E25DC3">
        <w:rPr>
          <w:rFonts w:ascii="DengXian" w:eastAsia="Microsoft YaHei" w:hAnsi="DengXian" w:cs="DengXian"/>
          <w:b/>
          <w:sz w:val="18"/>
          <w:szCs w:val="18"/>
        </w:rPr>
        <w:t xml:space="preserve">rapporteurs are requested to put draftCR and the corresponding conversion CR in one email thread. </w:t>
      </w:r>
    </w:p>
    <w:p w14:paraId="182F9683" w14:textId="77777777" w:rsidR="0078239E" w:rsidRPr="00E25DC3" w:rsidRDefault="0078239E" w:rsidP="0078239E">
      <w:pPr>
        <w:pStyle w:val="00BodyText"/>
        <w:widowControl w:val="0"/>
        <w:adjustRightInd w:val="0"/>
        <w:snapToGrid w:val="0"/>
        <w:spacing w:after="0" w:line="240" w:lineRule="auto"/>
        <w:ind w:leftChars="400" w:left="800"/>
        <w:rPr>
          <w:rFonts w:ascii="DengXian" w:hAnsi="DengXian" w:cs="DengXian"/>
          <w:sz w:val="18"/>
          <w:szCs w:val="18"/>
          <w:shd w:val="clear" w:color="auto" w:fill="D9D9D9"/>
        </w:rPr>
      </w:pPr>
      <w:r w:rsidRPr="003754FE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>- Time to start(author):</w:t>
      </w:r>
      <w:r w:rsidRPr="00E25DC3">
        <w:rPr>
          <w:rFonts w:ascii="DengXian" w:hAnsi="DengXian" w:cs="DengXian"/>
          <w:sz w:val="18"/>
          <w:szCs w:val="18"/>
          <w:shd w:val="clear" w:color="auto" w:fill="D9D9D9"/>
        </w:rPr>
        <w:t xml:space="preserve">  before Monday (25 Nov) 22:00 UTC the week after SA5 meeting. </w:t>
      </w:r>
    </w:p>
    <w:p w14:paraId="74ADE904" w14:textId="77777777" w:rsidR="0078239E" w:rsidRPr="00E25DC3" w:rsidRDefault="0078239E" w:rsidP="0078239E">
      <w:pPr>
        <w:pStyle w:val="00BodyText"/>
        <w:widowControl w:val="0"/>
        <w:adjustRightInd w:val="0"/>
        <w:snapToGrid w:val="0"/>
        <w:spacing w:after="0" w:line="240" w:lineRule="auto"/>
        <w:ind w:leftChars="400" w:left="800"/>
        <w:rPr>
          <w:rFonts w:ascii="DengXian" w:hAnsi="DengXian" w:cs="DengXian"/>
          <w:sz w:val="18"/>
          <w:szCs w:val="18"/>
          <w:shd w:val="clear" w:color="auto" w:fill="D9D9D9"/>
        </w:rPr>
      </w:pPr>
      <w:r w:rsidRPr="00F81214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>- Last c</w:t>
      </w:r>
      <w:r w:rsidRPr="003754FE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>omments (all</w:t>
      </w:r>
      <w:r w:rsidRPr="00F81214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>): before Wednesday (27 Nov) 14:00 UTC</w:t>
      </w:r>
      <w:r w:rsidRPr="00E25DC3">
        <w:rPr>
          <w:rFonts w:ascii="DengXian" w:hAnsi="DengXian" w:cs="DengXian"/>
          <w:sz w:val="18"/>
          <w:szCs w:val="18"/>
          <w:shd w:val="clear" w:color="auto" w:fill="D9D9D9"/>
        </w:rPr>
        <w:t xml:space="preserve"> the week after SA5 meeting.</w:t>
      </w:r>
    </w:p>
    <w:p w14:paraId="4ED13EF4" w14:textId="77777777" w:rsidR="0078239E" w:rsidRPr="00E25DC3" w:rsidRDefault="0078239E" w:rsidP="0078239E">
      <w:pPr>
        <w:pStyle w:val="00BodyText"/>
        <w:widowControl w:val="0"/>
        <w:adjustRightInd w:val="0"/>
        <w:snapToGrid w:val="0"/>
        <w:spacing w:after="0" w:line="240" w:lineRule="auto"/>
        <w:ind w:leftChars="400" w:left="800"/>
        <w:rPr>
          <w:rFonts w:ascii="DengXian" w:hAnsi="DengXian" w:cs="DengXian"/>
          <w:sz w:val="18"/>
          <w:szCs w:val="18"/>
          <w:shd w:val="clear" w:color="auto" w:fill="D9D9D9"/>
        </w:rPr>
      </w:pPr>
      <w:r w:rsidRPr="00F81214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>- Declaration of conclusion (draft TR/TS by rapporteurs and other tdocs by Vice chair): before Wednesday (27 Nov) 22:00 UTC</w:t>
      </w:r>
      <w:r w:rsidRPr="00E25DC3">
        <w:rPr>
          <w:rFonts w:ascii="DengXian" w:hAnsi="DengXian" w:cs="DengXian"/>
          <w:sz w:val="18"/>
          <w:szCs w:val="18"/>
          <w:shd w:val="clear" w:color="auto" w:fill="D9D9D9"/>
        </w:rPr>
        <w:t xml:space="preserve"> the week after SA5 meeting.</w:t>
      </w:r>
    </w:p>
    <w:p w14:paraId="4C690443" w14:textId="77777777" w:rsidR="0078239E" w:rsidRPr="00E25DC3" w:rsidRDefault="0078239E" w:rsidP="0078239E">
      <w:pPr>
        <w:pStyle w:val="00BodyText"/>
        <w:widowControl w:val="0"/>
        <w:adjustRightInd w:val="0"/>
        <w:snapToGrid w:val="0"/>
        <w:spacing w:after="0" w:line="240" w:lineRule="auto"/>
        <w:ind w:leftChars="400" w:left="800"/>
        <w:rPr>
          <w:rFonts w:ascii="DengXian" w:hAnsi="DengXian" w:cs="DengXian"/>
          <w:sz w:val="18"/>
          <w:szCs w:val="18"/>
          <w:shd w:val="clear" w:color="auto" w:fill="D9D9D9"/>
        </w:rPr>
      </w:pPr>
      <w:r w:rsidRPr="00F81214">
        <w:rPr>
          <w:rFonts w:ascii="DengXian" w:hAnsi="DengXian" w:cs="DengXian"/>
          <w:sz w:val="18"/>
          <w:szCs w:val="18"/>
          <w:highlight w:val="yellow"/>
          <w:shd w:val="clear" w:color="auto" w:fill="D9D9D9"/>
        </w:rPr>
        <w:t xml:space="preserve">- Final tdocs(author): All the final tdocs shall be sent to MCC (Antoine) </w:t>
      </w:r>
      <w:r w:rsidRPr="00F81214">
        <w:rPr>
          <w:rFonts w:ascii="DengXian" w:hAnsi="DengXian" w:cs="DengXian"/>
          <w:color w:val="FF0000"/>
          <w:sz w:val="18"/>
          <w:szCs w:val="18"/>
          <w:highlight w:val="yellow"/>
          <w:shd w:val="clear" w:color="auto" w:fill="D9D9D9"/>
        </w:rPr>
        <w:t>no later than Thursday (28 Nov) 14:00 UTC</w:t>
      </w:r>
      <w:r w:rsidRPr="00E25DC3">
        <w:rPr>
          <w:rFonts w:ascii="DengXian" w:hAnsi="DengXian" w:cs="DengXian"/>
          <w:color w:val="FF0000"/>
          <w:sz w:val="18"/>
          <w:szCs w:val="18"/>
          <w:shd w:val="clear" w:color="auto" w:fill="D9D9D9"/>
        </w:rPr>
        <w:t xml:space="preserve"> </w:t>
      </w:r>
      <w:r w:rsidRPr="00E25DC3">
        <w:rPr>
          <w:rFonts w:ascii="DengXian" w:hAnsi="DengXian" w:cs="DengXian"/>
          <w:sz w:val="18"/>
          <w:szCs w:val="18"/>
          <w:shd w:val="clear" w:color="auto" w:fill="D9D9D9"/>
        </w:rPr>
        <w:t>the week after SA5 meeting. Final tdocs which are not sent to MCC (Antoine) on time will be withdrawn.</w:t>
      </w:r>
    </w:p>
    <w:p w14:paraId="73D54E36" w14:textId="77777777" w:rsidR="0078239E" w:rsidRDefault="0078239E" w:rsidP="0078239E">
      <w:pPr>
        <w:pStyle w:val="00BodyText"/>
        <w:widowControl w:val="0"/>
        <w:adjustRightInd w:val="0"/>
        <w:snapToGrid w:val="0"/>
        <w:spacing w:line="240" w:lineRule="auto"/>
        <w:ind w:left="420" w:firstLine="420"/>
        <w:rPr>
          <w:rFonts w:ascii="DengXian" w:eastAsia="DengXian" w:hAnsi="DengXian"/>
          <w:b/>
          <w:lang w:val="en-GB"/>
        </w:rPr>
      </w:pPr>
      <w:r w:rsidRPr="00E25DC3">
        <w:rPr>
          <w:rFonts w:cs="DengXian"/>
          <w:sz w:val="18"/>
          <w:szCs w:val="18"/>
          <w:shd w:val="clear" w:color="auto" w:fill="D9D9D9"/>
        </w:rPr>
        <w:t>- In case there are late technical comments, the moderator may exceptionally extend the deadline for 1 day.</w:t>
      </w:r>
      <w:r>
        <w:rPr>
          <w:rFonts w:cs="DengXian"/>
          <w:sz w:val="18"/>
          <w:szCs w:val="18"/>
          <w:shd w:val="clear" w:color="auto" w:fill="D9D9D9"/>
        </w:rPr>
        <w:t xml:space="preserve"> </w:t>
      </w:r>
      <w:r w:rsidRPr="00E25DC3">
        <w:rPr>
          <w:rFonts w:cs="DengXian"/>
          <w:sz w:val="18"/>
          <w:szCs w:val="18"/>
          <w:shd w:val="clear" w:color="auto" w:fill="D9D9D9"/>
        </w:rPr>
        <w:t xml:space="preserve">In this case, the final tdoc shall be sent to MCC(Antoine) no later than </w:t>
      </w:r>
      <w:proofErr w:type="gramStart"/>
      <w:r w:rsidRPr="00E25DC3">
        <w:rPr>
          <w:rFonts w:cs="DengXian"/>
          <w:sz w:val="18"/>
          <w:szCs w:val="18"/>
          <w:shd w:val="clear" w:color="auto" w:fill="D9D9D9"/>
        </w:rPr>
        <w:t xml:space="preserve">Friday </w:t>
      </w:r>
      <w:r w:rsidRPr="00E25DC3">
        <w:rPr>
          <w:rFonts w:cs="DengXian"/>
          <w:color w:val="FF0000"/>
          <w:sz w:val="18"/>
          <w:szCs w:val="18"/>
          <w:shd w:val="clear" w:color="auto" w:fill="D9D9D9"/>
        </w:rPr>
        <w:t xml:space="preserve"> (</w:t>
      </w:r>
      <w:proofErr w:type="gramEnd"/>
      <w:r w:rsidRPr="00E25DC3">
        <w:rPr>
          <w:rFonts w:cs="DengXian"/>
          <w:color w:val="FF0000"/>
          <w:sz w:val="18"/>
          <w:szCs w:val="18"/>
          <w:shd w:val="clear" w:color="auto" w:fill="D9D9D9"/>
        </w:rPr>
        <w:t>29 Nov) 14:00 UTC the week after SA5 meeting</w:t>
      </w:r>
    </w:p>
    <w:p w14:paraId="59265F95" w14:textId="77777777" w:rsidR="0078239E" w:rsidRDefault="0078239E" w:rsidP="0078239E">
      <w:pPr>
        <w:pStyle w:val="00BodyText"/>
        <w:widowControl w:val="0"/>
        <w:adjustRightInd w:val="0"/>
        <w:snapToGrid w:val="0"/>
        <w:spacing w:after="0" w:line="240" w:lineRule="auto"/>
        <w:rPr>
          <w:b/>
          <w:highlight w:val="cyan"/>
        </w:rPr>
      </w:pPr>
      <w:r>
        <w:rPr>
          <w:b/>
          <w:highlight w:val="cyan"/>
        </w:rPr>
        <w:t>Reminder for rapporteurs:</w:t>
      </w:r>
    </w:p>
    <w:p w14:paraId="7DC3C3D6" w14:textId="26A85CE9" w:rsidR="008601DA" w:rsidRPr="00950D16" w:rsidRDefault="00AD7DFE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0"/>
          <w:szCs w:val="20"/>
          <w:lang w:eastAsia="zh-CN"/>
        </w:rPr>
      </w:pPr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All 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 xml:space="preserve">Rapporteurs </w:t>
      </w:r>
      <w:proofErr w:type="gramStart"/>
      <w:r w:rsidRPr="00950D16">
        <w:rPr>
          <w:rFonts w:ascii="DengXian" w:eastAsia="DengXian" w:hAnsi="DengXian"/>
          <w:b/>
          <w:sz w:val="20"/>
          <w:szCs w:val="20"/>
          <w:lang w:val="en-GB"/>
        </w:rPr>
        <w:t>have to</w:t>
      </w:r>
      <w:proofErr w:type="gramEnd"/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 </w:t>
      </w:r>
      <w:r w:rsidR="00D4196E"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completely </w:t>
      </w:r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manage their draft </w:t>
      </w:r>
      <w:r w:rsidRPr="00950D16">
        <w:rPr>
          <w:rFonts w:ascii="DengXian" w:eastAsia="DengXian" w:hAnsi="DengXian" w:hint="eastAsia"/>
          <w:b/>
          <w:sz w:val="20"/>
          <w:szCs w:val="20"/>
          <w:lang w:val="en-GB"/>
        </w:rPr>
        <w:t>TR/TS/draftCR email approval</w:t>
      </w:r>
      <w:r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s, i.e. 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 xml:space="preserve">send for email approval, moderate the discussion, declare the conclusion and send the final version to MCC (Antoine) before </w:t>
      </w:r>
      <w:r w:rsidR="00075AC5" w:rsidRPr="00950D16">
        <w:rPr>
          <w:rFonts w:ascii="DengXian" w:eastAsia="DengXian" w:hAnsi="DengXian"/>
          <w:b/>
          <w:sz w:val="20"/>
          <w:szCs w:val="20"/>
          <w:lang w:val="en-GB"/>
        </w:rPr>
        <w:t xml:space="preserve">the 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 xml:space="preserve">deadline. </w:t>
      </w:r>
      <w:r w:rsidR="008F601D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This s</w:t>
      </w:r>
      <w:r w:rsidR="0078239E" w:rsidRPr="00950D16">
        <w:rPr>
          <w:rFonts w:ascii="DengXian" w:eastAsia="DengXian" w:hAnsi="DengXian" w:hint="eastAsia"/>
          <w:b/>
          <w:sz w:val="20"/>
          <w:szCs w:val="20"/>
          <w:u w:val="single"/>
          <w:lang w:val="en-GB"/>
        </w:rPr>
        <w:t xml:space="preserve">tatus document will not capture </w:t>
      </w:r>
      <w:r w:rsidR="008F601D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the </w:t>
      </w:r>
      <w:r w:rsidR="000D5051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draft </w:t>
      </w:r>
      <w:r w:rsidR="0078239E" w:rsidRPr="00950D16">
        <w:rPr>
          <w:rFonts w:ascii="DengXian" w:eastAsia="DengXian" w:hAnsi="DengXian" w:hint="eastAsia"/>
          <w:b/>
          <w:sz w:val="20"/>
          <w:szCs w:val="20"/>
          <w:u w:val="single"/>
          <w:lang w:val="en-GB"/>
        </w:rPr>
        <w:t xml:space="preserve">TR/TS/draftCR email approval </w:t>
      </w:r>
      <w:r w:rsidR="0096770A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status</w:t>
      </w:r>
      <w:r w:rsidR="00075AC5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;</w:t>
      </w:r>
      <w:r w:rsidR="006E061A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 it will</w:t>
      </w:r>
      <w:r w:rsidR="00075AC5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 xml:space="preserve"> only </w:t>
      </w:r>
      <w:r w:rsidR="005A499A" w:rsidRPr="00950D16">
        <w:rPr>
          <w:rFonts w:ascii="DengXian" w:eastAsia="DengXian" w:hAnsi="DengXian"/>
          <w:b/>
          <w:sz w:val="20"/>
          <w:szCs w:val="20"/>
          <w:u w:val="single"/>
          <w:lang w:val="en-GB"/>
        </w:rPr>
        <w:t>list them for information – see Table 2 below</w:t>
      </w:r>
      <w:r w:rsidR="0078239E" w:rsidRPr="00950D16">
        <w:rPr>
          <w:rFonts w:ascii="DengXian" w:eastAsia="DengXian" w:hAnsi="DengXian" w:hint="eastAsia"/>
          <w:b/>
          <w:sz w:val="20"/>
          <w:szCs w:val="20"/>
          <w:lang w:val="en-GB"/>
        </w:rPr>
        <w:t>.</w:t>
      </w:r>
    </w:p>
    <w:p w14:paraId="617701AB" w14:textId="77777777" w:rsidR="008601DA" w:rsidRDefault="008601DA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53BAFA15" w14:textId="795D25A2" w:rsidR="008601DA" w:rsidRPr="008601DA" w:rsidRDefault="004C1A35" w:rsidP="008601DA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1: </w:t>
      </w:r>
      <w:r w:rsidR="00AB6946">
        <w:rPr>
          <w:b/>
          <w:sz w:val="28"/>
          <w:szCs w:val="28"/>
          <w:lang w:eastAsia="zh-CN"/>
        </w:rPr>
        <w:t xml:space="preserve">Status </w:t>
      </w:r>
      <w:r w:rsidR="00C11368">
        <w:rPr>
          <w:b/>
          <w:sz w:val="28"/>
          <w:szCs w:val="28"/>
          <w:lang w:eastAsia="zh-CN"/>
        </w:rPr>
        <w:t>and</w:t>
      </w:r>
      <w:r w:rsidR="00AB6946">
        <w:rPr>
          <w:b/>
          <w:sz w:val="28"/>
          <w:szCs w:val="28"/>
          <w:lang w:eastAsia="zh-CN"/>
        </w:rPr>
        <w:t xml:space="preserve"> conclusion of all email approvals except </w:t>
      </w:r>
      <w:r w:rsidR="001E635D" w:rsidRPr="001E635D">
        <w:rPr>
          <w:b/>
          <w:sz w:val="28"/>
          <w:szCs w:val="28"/>
          <w:lang w:eastAsia="zh-CN"/>
        </w:rPr>
        <w:t xml:space="preserve">draft </w:t>
      </w:r>
      <w:r w:rsidR="001E635D"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1E635D">
        <w:rPr>
          <w:b/>
          <w:sz w:val="28"/>
          <w:szCs w:val="28"/>
          <w:lang w:eastAsia="zh-CN"/>
        </w:rPr>
        <w:t>s</w:t>
      </w: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1006"/>
        <w:gridCol w:w="2033"/>
        <w:gridCol w:w="1725"/>
        <w:gridCol w:w="786"/>
        <w:gridCol w:w="881"/>
        <w:gridCol w:w="1093"/>
        <w:gridCol w:w="745"/>
        <w:gridCol w:w="1528"/>
      </w:tblGrid>
      <w:tr w:rsidR="00935BF0" w:rsidRPr="00401776" w14:paraId="2007629A" w14:textId="77777777" w:rsidTr="00A44717">
        <w:trPr>
          <w:tblHeader/>
          <w:tblCellSpacing w:w="0" w:type="dxa"/>
          <w:jc w:val="center"/>
        </w:trPr>
        <w:tc>
          <w:tcPr>
            <w:tcW w:w="97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0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03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8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9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7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5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D546DB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35BF0" w:rsidRPr="00401776" w14:paraId="4C1A793B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D546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935BF0" w:rsidRPr="00401776" w14:paraId="4A50CD4E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406D77F6" w:rsidR="0062094E" w:rsidRPr="00E34484" w:rsidRDefault="0062094E" w:rsidP="0062094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6671D" w14:textId="6C42240A" w:rsidR="0062094E" w:rsidRPr="00E34484" w:rsidRDefault="0062094E" w:rsidP="0062094E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E6985" w14:textId="6550AF6A" w:rsidR="0062094E" w:rsidRPr="00E34484" w:rsidRDefault="00515BBE" w:rsidP="0062094E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A3170B" w14:textId="3C232E1A" w:rsidR="0062094E" w:rsidRPr="00E34484" w:rsidRDefault="0062094E" w:rsidP="0062094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E3E03C3" w:rsidR="0062094E" w:rsidRPr="00E34484" w:rsidRDefault="0062094E" w:rsidP="0062094E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5F2FF7B0" w:rsidR="0062094E" w:rsidRPr="00E34484" w:rsidRDefault="0062094E" w:rsidP="0062094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6B8EC532" w:rsidR="0062094E" w:rsidRPr="008601DA" w:rsidRDefault="0062094E" w:rsidP="0062094E">
            <w:pPr>
              <w:ind w:left="144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7576D9CF" w:rsidR="0062094E" w:rsidRPr="00E34484" w:rsidRDefault="0062094E" w:rsidP="0062094E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2C773D49" w:rsidR="0062094E" w:rsidRPr="00E34484" w:rsidRDefault="0062094E" w:rsidP="0062094E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</w:tr>
      <w:tr w:rsidR="00935BF0" w:rsidRPr="00401776" w14:paraId="41014605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EF5269" w:rsidRPr="00E9664B" w:rsidRDefault="00EF5269" w:rsidP="00EF52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EF5269" w:rsidRPr="00E9664B" w:rsidRDefault="00EF5269" w:rsidP="00EF5269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EF5269" w:rsidRPr="00E9664B" w:rsidRDefault="00EF5269" w:rsidP="00EF5269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EF5269" w:rsidRPr="00E9664B" w:rsidRDefault="00EF5269" w:rsidP="00EF5269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EF5269" w:rsidRPr="00E9664B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935BF0" w:rsidRPr="00401776" w14:paraId="295879D4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933EB2" w14:textId="27EEC9ED" w:rsidR="005F6ED2" w:rsidRPr="00935BF0" w:rsidRDefault="005F6ED2" w:rsidP="005F6ED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6.19.1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D919FE" w14:textId="0EC54ABD" w:rsidR="005F6ED2" w:rsidRPr="00935BF0" w:rsidRDefault="005F6ED2" w:rsidP="005F6ED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S5-247049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C6EB55" w14:textId="41D0ECA2" w:rsidR="005F6ED2" w:rsidRPr="00935BF0" w:rsidRDefault="005F6ED2" w:rsidP="005F6ED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Presentation of TR 28.858 to SA for Information and Approval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3EEF5A" w14:textId="0712D0A2" w:rsidR="005F6ED2" w:rsidRPr="00935BF0" w:rsidRDefault="005F6ED2" w:rsidP="005F6ED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NEC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2711082" w14:textId="77DA78CA" w:rsidR="005F6ED2" w:rsidRPr="00935BF0" w:rsidRDefault="005F6ED2" w:rsidP="005F6ED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TS or TR cover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9329A3" w14:textId="18A5CAC8" w:rsidR="005F6ED2" w:rsidRPr="00932F92" w:rsidRDefault="00142B77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</w:t>
            </w:r>
            <w:r w:rsidR="00952DB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</w:t>
            </w: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Nov.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B126F5" w14:textId="32C813A0" w:rsidR="005F6ED2" w:rsidRPr="00932F92" w:rsidRDefault="00013601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Wednesday (27 Nov)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306F8E" w14:textId="2DF98313" w:rsidR="005F6ED2" w:rsidRPr="00FA0882" w:rsidRDefault="00B078B0" w:rsidP="00FA088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A088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27 Nov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52954A" w14:textId="77777777" w:rsidR="005F6ED2" w:rsidRDefault="005C79D8" w:rsidP="00F604A3">
            <w:pPr>
              <w:widowControl w:val="0"/>
              <w:ind w:left="144" w:hanging="144"/>
              <w:jc w:val="center"/>
              <w:rPr>
                <w:rFonts w:ascii="Calibri" w:hAnsi="Calibri"/>
                <w:i/>
                <w:iCs/>
                <w:color w:val="000000"/>
                <w:lang w:eastAsia="en-GB"/>
              </w:rPr>
            </w:pPr>
            <w:r w:rsidRPr="00F604A3">
              <w:rPr>
                <w:rFonts w:ascii="Calibri" w:hAnsi="Calibri"/>
                <w:i/>
                <w:iCs/>
                <w:color w:val="000000"/>
                <w:lang w:eastAsia="en-GB"/>
              </w:rPr>
              <w:t xml:space="preserve">(Note: </w:t>
            </w:r>
            <w:r w:rsidR="00F604A3" w:rsidRPr="00F604A3">
              <w:rPr>
                <w:rFonts w:ascii="Calibri" w:hAnsi="Calibri"/>
                <w:i/>
                <w:iCs/>
                <w:color w:val="000000"/>
                <w:lang w:eastAsia="en-GB"/>
              </w:rPr>
              <w:t>Related draft TR also must be email approved)</w:t>
            </w:r>
          </w:p>
          <w:p w14:paraId="15A9ABB3" w14:textId="61516079" w:rsidR="002D34C3" w:rsidRPr="00FA0882" w:rsidRDefault="00D258E4" w:rsidP="00F604A3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A088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</w:t>
            </w:r>
            <w:r w:rsidR="00926C27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</w:t>
            </w:r>
            <w:r w:rsidRPr="00FA088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</w:t>
            </w:r>
            <w:proofErr w:type="gramStart"/>
            <w:r w:rsidRPr="00FA088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approved</w:t>
            </w:r>
            <w:proofErr w:type="gramEnd"/>
          </w:p>
          <w:p w14:paraId="2E345974" w14:textId="74C4E8BD" w:rsidR="00F604A3" w:rsidRPr="00F604A3" w:rsidRDefault="00F604A3" w:rsidP="00F604A3">
            <w:pPr>
              <w:widowControl w:val="0"/>
              <w:ind w:left="144" w:hanging="144"/>
              <w:jc w:val="center"/>
              <w:rPr>
                <w:rFonts w:ascii="Calibri" w:hAnsi="Calibri"/>
                <w:i/>
                <w:iCs/>
                <w:color w:val="000000"/>
                <w:lang w:eastAsia="en-GB"/>
              </w:rPr>
            </w:pPr>
          </w:p>
        </w:tc>
      </w:tr>
      <w:tr w:rsidR="00935BF0" w:rsidRPr="00401776" w14:paraId="3E4356A5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EF5269" w:rsidRPr="00935BF0" w:rsidRDefault="00EF5269" w:rsidP="00EF5269">
            <w:pPr>
              <w:rPr>
                <w:rFonts w:ascii="Arial" w:eastAsia="MS Mincho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EF5269" w:rsidRPr="00935BF0" w:rsidRDefault="00EF5269" w:rsidP="00EF52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EF5269" w:rsidRPr="00935BF0" w:rsidRDefault="00EF5269" w:rsidP="00EF5269">
            <w:pPr>
              <w:widowControl w:val="0"/>
              <w:ind w:left="144" w:hanging="144"/>
              <w:rPr>
                <w:rFonts w:ascii="Arial" w:hAnsi="Arial" w:cs="Arial"/>
                <w:sz w:val="22"/>
                <w:szCs w:val="22"/>
              </w:rPr>
            </w:pPr>
            <w:r w:rsidRPr="00935BF0">
              <w:rPr>
                <w:rFonts w:ascii="Arial" w:hAnsi="Arial" w:cs="Arial"/>
                <w:b/>
                <w:bCs/>
                <w:color w:val="00B050"/>
                <w:sz w:val="22"/>
                <w:szCs w:val="22"/>
                <w:lang w:val="en-US" w:eastAsia="zh-CN"/>
              </w:rPr>
              <w:t>CHARGING EMAIL APPROVALS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EF5269" w:rsidRPr="00935BF0" w:rsidRDefault="00EF5269" w:rsidP="00EF52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EF5269" w:rsidRPr="00935BF0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EF5269" w:rsidRPr="00932F92" w:rsidRDefault="00EF5269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EF5269" w:rsidRPr="00932F92" w:rsidRDefault="00EF5269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EF5269" w:rsidRPr="00935BF0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EF5269" w:rsidRPr="00935BF0" w:rsidRDefault="00EF5269" w:rsidP="00EF5269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22"/>
                <w:szCs w:val="22"/>
                <w:lang w:val="en-US" w:eastAsia="zh-CN"/>
              </w:rPr>
            </w:pPr>
          </w:p>
        </w:tc>
      </w:tr>
      <w:tr w:rsidR="00556284" w:rsidRPr="00401776" w14:paraId="39615922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6084E2" w14:textId="3EA16A26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7.5.1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6C5CB" w14:textId="5172082C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S5-246952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6EC19C" w14:textId="1EB06E0E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Presentation of TR 28.846 for Information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62E61" w14:textId="717AE267" w:rsidR="00556284" w:rsidRPr="00935BF0" w:rsidRDefault="00556284" w:rsidP="00556284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CATT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82DF543" w14:textId="124C8906" w:rsidR="00556284" w:rsidRPr="00935BF0" w:rsidRDefault="00556284" w:rsidP="00556284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TS or TR cover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26E3C1" w14:textId="4AA91945" w:rsidR="00556284" w:rsidRPr="00932F9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25 Nov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FC49D7" w14:textId="06B4EF80" w:rsidR="00556284" w:rsidRPr="00932F9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Wednesday (27 Nov)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A99826" w14:textId="7D1B4711" w:rsidR="00556284" w:rsidRPr="00935BF0" w:rsidRDefault="00556284" w:rsidP="00556284">
            <w:pPr>
              <w:ind w:left="144"/>
              <w:rPr>
                <w:color w:val="000000"/>
                <w:sz w:val="22"/>
                <w:szCs w:val="22"/>
                <w:lang w:val="en-US"/>
              </w:rPr>
            </w:pPr>
            <w:r w:rsidRPr="00F71CFF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27 Nov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A2B870" w14:textId="77777777" w:rsidR="00556284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i/>
                <w:iCs/>
                <w:color w:val="000000"/>
                <w:lang w:eastAsia="en-GB"/>
              </w:rPr>
            </w:pPr>
            <w:r w:rsidRPr="00F604A3">
              <w:rPr>
                <w:rFonts w:ascii="Calibri" w:hAnsi="Calibri"/>
                <w:i/>
                <w:iCs/>
                <w:color w:val="000000"/>
                <w:lang w:eastAsia="en-GB"/>
              </w:rPr>
              <w:t>(Note: Related draft TR also must be email approved)</w:t>
            </w:r>
          </w:p>
          <w:p w14:paraId="5C68C51D" w14:textId="22392523" w:rsidR="00556284" w:rsidRPr="00FA088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A088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lastRenderedPageBreak/>
              <w:t xml:space="preserve">d1 </w:t>
            </w:r>
            <w:proofErr w:type="gramStart"/>
            <w:r w:rsidRPr="00FA088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approved</w:t>
            </w:r>
            <w:proofErr w:type="gramEnd"/>
          </w:p>
          <w:p w14:paraId="563E9184" w14:textId="4449745F" w:rsidR="00556284" w:rsidRPr="006F0769" w:rsidRDefault="00556284" w:rsidP="00556284">
            <w:pPr>
              <w:ind w:left="14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6284" w:rsidRPr="00401776" w14:paraId="28E116A0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34DF3" w14:textId="1D316B8C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lastRenderedPageBreak/>
              <w:t>7.5.2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219C0" w14:textId="0BF78E76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S5-247046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2B69C" w14:textId="33210BFA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Presentation of TR 28.849 to SA for Information and Approval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47309" w14:textId="15D537C3" w:rsidR="00556284" w:rsidRPr="00935BF0" w:rsidRDefault="00556284" w:rsidP="00556284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8DFD8F" w14:textId="2FC8E153" w:rsidR="00556284" w:rsidRPr="00935BF0" w:rsidRDefault="00556284" w:rsidP="00556284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TS or TR cover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9450FE6" w14:textId="54DC3CCB" w:rsidR="00556284" w:rsidRPr="00932F9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24 Nov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7F9FD5" w14:textId="1B13FB5D" w:rsidR="00556284" w:rsidRPr="00932F9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Wednesday (27 Nov)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23677A" w14:textId="1D8DAC72" w:rsidR="00556284" w:rsidRPr="00935BF0" w:rsidRDefault="00556284" w:rsidP="00556284">
            <w:pPr>
              <w:ind w:left="144"/>
              <w:rPr>
                <w:color w:val="000000"/>
                <w:sz w:val="22"/>
                <w:szCs w:val="22"/>
                <w:lang w:val="en-US"/>
              </w:rPr>
            </w:pPr>
            <w:r w:rsidRPr="00F71CFF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27 Nov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4FAF79" w14:textId="77777777" w:rsidR="00556284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i/>
                <w:iCs/>
                <w:color w:val="000000"/>
                <w:lang w:eastAsia="en-GB"/>
              </w:rPr>
            </w:pPr>
            <w:r w:rsidRPr="00F604A3">
              <w:rPr>
                <w:rFonts w:ascii="Calibri" w:hAnsi="Calibri"/>
                <w:i/>
                <w:iCs/>
                <w:color w:val="000000"/>
                <w:lang w:eastAsia="en-GB"/>
              </w:rPr>
              <w:t>(Note: Related draft TR also must be email approved)</w:t>
            </w:r>
          </w:p>
          <w:p w14:paraId="3031879F" w14:textId="4FEBAAA6" w:rsidR="00556284" w:rsidRPr="00FA088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71CFF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d1 </w:t>
            </w:r>
            <w:proofErr w:type="gramStart"/>
            <w:r w:rsidRPr="00F71CFF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approved</w:t>
            </w:r>
            <w:proofErr w:type="gramEnd"/>
          </w:p>
          <w:p w14:paraId="69457687" w14:textId="77777777" w:rsidR="00556284" w:rsidRPr="006F0769" w:rsidRDefault="00556284" w:rsidP="00556284">
            <w:pPr>
              <w:ind w:left="14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6284" w:rsidRPr="00401776" w14:paraId="2F23A49E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0EC8E4" w14:textId="4878EA72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7.5.3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DBFB3" w14:textId="61C6E137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S5-247047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F00CF1" w14:textId="25BAF7F6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Presentation of TR 28.851 to SA for Information and Approval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2D6E5E" w14:textId="10C7714F" w:rsidR="00556284" w:rsidRPr="00935BF0" w:rsidRDefault="00556284" w:rsidP="00556284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CMCC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8EFC671" w14:textId="4E52AE7A" w:rsidR="00556284" w:rsidRPr="00935BF0" w:rsidRDefault="00556284" w:rsidP="00556284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TS or TR cover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9CC307" w14:textId="268FE9FF" w:rsidR="00556284" w:rsidRPr="00932F9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25 Nov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F2C58E" w14:textId="7523E063" w:rsidR="00556284" w:rsidRPr="00932F9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Wednesday (27 Nov)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917C2D" w14:textId="4C059E02" w:rsidR="00556284" w:rsidRPr="00935BF0" w:rsidRDefault="00556284" w:rsidP="00556284">
            <w:pPr>
              <w:ind w:left="144"/>
              <w:rPr>
                <w:color w:val="000000"/>
                <w:sz w:val="22"/>
                <w:szCs w:val="22"/>
                <w:lang w:val="en-US"/>
              </w:rPr>
            </w:pPr>
            <w:r w:rsidRPr="00F71CFF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27 Nov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7DFBCB" w14:textId="77777777" w:rsidR="00556284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i/>
                <w:iCs/>
                <w:color w:val="000000"/>
                <w:lang w:eastAsia="en-GB"/>
              </w:rPr>
            </w:pPr>
            <w:r w:rsidRPr="00F604A3">
              <w:rPr>
                <w:rFonts w:ascii="Calibri" w:hAnsi="Calibri"/>
                <w:i/>
                <w:iCs/>
                <w:color w:val="000000"/>
                <w:lang w:eastAsia="en-GB"/>
              </w:rPr>
              <w:t>(Note: Related draft TR also must be email approved)</w:t>
            </w:r>
          </w:p>
          <w:p w14:paraId="6AA7B291" w14:textId="74DA393C" w:rsidR="00556284" w:rsidRPr="00FA088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71CFF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d1 </w:t>
            </w:r>
            <w:proofErr w:type="gramStart"/>
            <w:r w:rsidRPr="00F71CFF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approved</w:t>
            </w:r>
            <w:proofErr w:type="gramEnd"/>
          </w:p>
          <w:p w14:paraId="6155AEE6" w14:textId="77777777" w:rsidR="00556284" w:rsidRPr="006F0769" w:rsidRDefault="00556284" w:rsidP="00556284">
            <w:pPr>
              <w:ind w:left="14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6284" w:rsidRPr="00401776" w14:paraId="02189BB0" w14:textId="77777777" w:rsidTr="00A44717">
        <w:trPr>
          <w:tblCellSpacing w:w="0" w:type="dxa"/>
          <w:jc w:val="center"/>
        </w:trPr>
        <w:tc>
          <w:tcPr>
            <w:tcW w:w="97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791E97" w14:textId="54FC62CC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7.5.4</w:t>
            </w:r>
          </w:p>
        </w:tc>
        <w:tc>
          <w:tcPr>
            <w:tcW w:w="100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755D5" w14:textId="71671C33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S5-247048</w:t>
            </w:r>
          </w:p>
        </w:tc>
        <w:tc>
          <w:tcPr>
            <w:tcW w:w="203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C49116" w14:textId="1BB1C68B" w:rsidR="00556284" w:rsidRPr="00935BF0" w:rsidRDefault="00556284" w:rsidP="00556284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Presentation of TR 28.853 to SA for Information and Approval</w:t>
            </w:r>
          </w:p>
        </w:tc>
        <w:tc>
          <w:tcPr>
            <w:tcW w:w="17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FEE87D" w14:textId="0E1A7946" w:rsidR="00556284" w:rsidRPr="00935BF0" w:rsidRDefault="00556284" w:rsidP="00556284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CMCC</w:t>
            </w:r>
          </w:p>
        </w:tc>
        <w:tc>
          <w:tcPr>
            <w:tcW w:w="7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29C1AD" w14:textId="28AB1D71" w:rsidR="00556284" w:rsidRPr="00935BF0" w:rsidRDefault="00556284" w:rsidP="00556284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5BF0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TS or TR cover</w:t>
            </w:r>
          </w:p>
        </w:tc>
        <w:tc>
          <w:tcPr>
            <w:tcW w:w="8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F7E184" w14:textId="2DAB9B8C" w:rsidR="00556284" w:rsidRPr="00932F9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25 Nov</w:t>
            </w:r>
          </w:p>
        </w:tc>
        <w:tc>
          <w:tcPr>
            <w:tcW w:w="109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934C5C" w14:textId="29BAE204" w:rsidR="00556284" w:rsidRPr="00932F92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Wednesday (27 Nov) 14:00 UTC</w:t>
            </w:r>
          </w:p>
        </w:tc>
        <w:tc>
          <w:tcPr>
            <w:tcW w:w="7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E5433B" w14:textId="7195BCED" w:rsidR="00556284" w:rsidRPr="00935BF0" w:rsidRDefault="00556284" w:rsidP="00556284">
            <w:pPr>
              <w:ind w:left="144"/>
              <w:rPr>
                <w:color w:val="000000"/>
                <w:sz w:val="22"/>
                <w:szCs w:val="22"/>
                <w:lang w:val="en-US"/>
              </w:rPr>
            </w:pPr>
            <w:r w:rsidRPr="00F71CFF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27 Nov</w:t>
            </w:r>
          </w:p>
        </w:tc>
        <w:tc>
          <w:tcPr>
            <w:tcW w:w="152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B40042" w14:textId="77777777" w:rsidR="00556284" w:rsidRDefault="00556284" w:rsidP="00556284">
            <w:pPr>
              <w:widowControl w:val="0"/>
              <w:ind w:left="144" w:hanging="144"/>
              <w:jc w:val="center"/>
              <w:rPr>
                <w:rFonts w:ascii="Calibri" w:hAnsi="Calibri"/>
                <w:i/>
                <w:iCs/>
                <w:color w:val="000000"/>
                <w:lang w:eastAsia="en-GB"/>
              </w:rPr>
            </w:pPr>
            <w:r w:rsidRPr="00F604A3">
              <w:rPr>
                <w:rFonts w:ascii="Calibri" w:hAnsi="Calibri"/>
                <w:i/>
                <w:iCs/>
                <w:color w:val="000000"/>
                <w:lang w:eastAsia="en-GB"/>
              </w:rPr>
              <w:t>(Note: Related draft TR also must be email approved)</w:t>
            </w:r>
          </w:p>
          <w:p w14:paraId="40511828" w14:textId="25AEE7D1" w:rsidR="00556284" w:rsidRPr="006F0769" w:rsidRDefault="00556284" w:rsidP="00FA0882">
            <w:pPr>
              <w:rPr>
                <w:color w:val="000000"/>
                <w:sz w:val="22"/>
                <w:szCs w:val="22"/>
              </w:rPr>
            </w:pPr>
            <w:r w:rsidRPr="00F71CFF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d1 approved</w:t>
            </w:r>
          </w:p>
        </w:tc>
      </w:tr>
    </w:tbl>
    <w:p w14:paraId="009E074B" w14:textId="77777777" w:rsidR="00E02397" w:rsidRDefault="00E02397" w:rsidP="00973E05"/>
    <w:p w14:paraId="6354C72A" w14:textId="77777777" w:rsidR="00E17D4E" w:rsidRDefault="00E17D4E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p w14:paraId="00E7E772" w14:textId="0E0EA822" w:rsidR="00C11368" w:rsidRDefault="00C11368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Table </w:t>
      </w:r>
      <w:r w:rsidR="00A24810">
        <w:rPr>
          <w:b/>
          <w:sz w:val="28"/>
          <w:szCs w:val="28"/>
          <w:lang w:eastAsia="zh-CN"/>
        </w:rPr>
        <w:t>2</w:t>
      </w:r>
      <w:r>
        <w:rPr>
          <w:b/>
          <w:sz w:val="28"/>
          <w:szCs w:val="28"/>
          <w:lang w:eastAsia="zh-CN"/>
        </w:rPr>
        <w:t xml:space="preserve">: List of all </w:t>
      </w:r>
      <w:r w:rsidR="00A24810">
        <w:rPr>
          <w:b/>
          <w:sz w:val="28"/>
          <w:szCs w:val="28"/>
          <w:lang w:eastAsia="zh-CN"/>
        </w:rPr>
        <w:t xml:space="preserve">draft </w:t>
      </w:r>
      <w:r w:rsidRPr="001E635D">
        <w:rPr>
          <w:rFonts w:hint="eastAsia"/>
          <w:b/>
          <w:sz w:val="28"/>
          <w:szCs w:val="28"/>
          <w:lang w:eastAsia="zh-CN"/>
        </w:rPr>
        <w:t>TR/TS/draftCR</w:t>
      </w:r>
      <w:r w:rsidR="00A24810">
        <w:rPr>
          <w:b/>
          <w:sz w:val="28"/>
          <w:szCs w:val="28"/>
          <w:lang w:eastAsia="zh-CN"/>
        </w:rPr>
        <w:t xml:space="preserve"> email approvals</w:t>
      </w:r>
    </w:p>
    <w:p w14:paraId="5C22F337" w14:textId="77777777" w:rsidR="00A24810" w:rsidRPr="008601DA" w:rsidRDefault="00A24810" w:rsidP="00C11368">
      <w:pPr>
        <w:pStyle w:val="00BodyText"/>
        <w:widowControl w:val="0"/>
        <w:adjustRightInd w:val="0"/>
        <w:snapToGrid w:val="0"/>
        <w:spacing w:after="0" w:line="240" w:lineRule="auto"/>
        <w:rPr>
          <w:b/>
          <w:sz w:val="28"/>
          <w:szCs w:val="28"/>
          <w:lang w:eastAsia="zh-CN"/>
        </w:rPr>
      </w:pPr>
    </w:p>
    <w:tbl>
      <w:tblPr>
        <w:tblW w:w="75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140"/>
        <w:gridCol w:w="1919"/>
        <w:gridCol w:w="1747"/>
        <w:gridCol w:w="789"/>
        <w:gridCol w:w="1025"/>
      </w:tblGrid>
      <w:tr w:rsidR="008F601D" w:rsidRPr="00401776" w14:paraId="3C25161D" w14:textId="77777777" w:rsidTr="00932F92">
        <w:trPr>
          <w:tblHeader/>
          <w:tblCellSpacing w:w="0" w:type="dxa"/>
          <w:jc w:val="center"/>
        </w:trPr>
        <w:tc>
          <w:tcPr>
            <w:tcW w:w="97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6DCE1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745C15" w14:textId="77777777" w:rsidR="008F601D" w:rsidRPr="00401776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91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FD8240" w14:textId="77777777" w:rsidR="008F601D" w:rsidRPr="00965431" w:rsidRDefault="008F601D" w:rsidP="00F71CF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A84F3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7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1B4B44DB" w14:textId="77777777" w:rsidR="008F601D" w:rsidRPr="00401776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2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7B78F3B5" w14:textId="77777777" w:rsidR="008F601D" w:rsidRPr="00D07837" w:rsidRDefault="008F601D" w:rsidP="00F71CFF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 for comments</w:t>
            </w:r>
          </w:p>
        </w:tc>
      </w:tr>
      <w:tr w:rsidR="00926168" w:rsidRPr="00401776" w14:paraId="46521E64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17388A" w14:textId="5509D5BD" w:rsidR="00926168" w:rsidRPr="00932F92" w:rsidRDefault="00926168" w:rsidP="00926168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7.5.2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0D33C" w14:textId="75598FE5" w:rsidR="00926168" w:rsidRPr="00932F92" w:rsidRDefault="00926168" w:rsidP="00926168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S5-247029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47B1D" w14:textId="07F2350A" w:rsidR="00926168" w:rsidRPr="00932F92" w:rsidRDefault="00926168" w:rsidP="00926168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28.849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C3EAF8" w14:textId="71E96306" w:rsidR="00926168" w:rsidRPr="00932F92" w:rsidRDefault="00926168" w:rsidP="00926168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19E0FE" w14:textId="2188C555" w:rsidR="00926168" w:rsidRPr="00932F92" w:rsidRDefault="00926168" w:rsidP="00926168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5BBC6E" w14:textId="2AE02631" w:rsidR="00926168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01365B03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64C083" w14:textId="170713F1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6.19.5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A47CB" w14:textId="0594B1A9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S5-247030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1074C" w14:textId="34706135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28.915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E1AC34" w14:textId="564E0CAA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4980635" w14:textId="0B48AA81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96E166" w14:textId="743F5782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4AB8BD9E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A08B7" w14:textId="7DC1DB0B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6.19.21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D421A" w14:textId="10FD4071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S5-247031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DDAF65" w14:textId="5E9DE3E0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28.879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9E8843" w14:textId="6A3BE462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DE529F" w14:textId="16B585E8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95E597" w14:textId="37E54D8E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5A8E2C56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4F45E5" w14:textId="4CDEC3E3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6.19.4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92074" w14:textId="190DB48F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S5-247032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9F002C" w14:textId="3DD4844D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28.867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65F8A" w14:textId="1CE45A36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1CE2" w14:textId="7F659418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76DB3F" w14:textId="5AEF53C5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30958EEA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47D183" w14:textId="76EF4BAF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lastRenderedPageBreak/>
              <w:t>6.19.6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3D4224" w14:textId="5537793A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F37B8" w14:textId="4C327B43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28.869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A9631D" w14:textId="47AFA756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4C1E22" w14:textId="38B35A98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8ADDA6" w14:textId="0CEC2DDC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2676EE40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87B73" w14:textId="53A75694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C4DFD1" w14:textId="55B1520B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CB2446" w14:textId="0EA54784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28.858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3B78FB" w14:textId="75B54C6C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NEC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B9D1013" w14:textId="4741B149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90910E" w14:textId="5BA80F7C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6A0BEC77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EE1FF" w14:textId="3E3B26A5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6.19.17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0B7D2" w14:textId="7E465BB5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A8D85F" w14:textId="6C3931CD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28.876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816943" w14:textId="693879D6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AsiaInfo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B00463" w14:textId="36A6E407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8A3EFD" w14:textId="5966FB96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07E03485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7B940E" w14:textId="3B86BFDA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6.19.15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BBC79" w14:textId="3B7AE9D5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S5-247037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AA2A33" w14:textId="75696FD6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28.874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1C1DD" w14:textId="68F44E50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CATT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17253C" w14:textId="7F6D50B7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FB17D" w14:textId="5ECE86C7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0750CBC9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B79A7" w14:textId="1FBE6DC6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6.19.8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86E35E" w14:textId="678610FB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S5-247038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CD75F9" w14:textId="1D465509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28.871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3AFB7" w14:textId="2E390AAB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4E8ECA7" w14:textId="5D5B1823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D700D" w14:textId="22A85A8B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07A8BC56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A6891B" w14:textId="0AB9E4A3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6954B" w14:textId="1885069A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S5-247039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FA38D6" w14:textId="425AFD10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28.866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63345F" w14:textId="37AB34B7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Huawei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DCF70E" w14:textId="3E122B85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355C59" w14:textId="2FA64390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77C0BE44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4DE470" w14:textId="5A1C5B64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7.5.1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419B8B" w14:textId="0CEAEF83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S5-247040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8EAE7" w14:textId="2BF32273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28.846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587DBB" w14:textId="297D4F8C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CATT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DC324B" w14:textId="4761896C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B9C723" w14:textId="187AC694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06FD654C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502573" w14:textId="03E1CCBB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6.19.20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B9723C" w14:textId="0877C2E8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S5-247041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0503F" w14:textId="757CEEC2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28.880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F362D2" w14:textId="54E07652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Samsung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22D546" w14:textId="42280CB8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4F2735" w14:textId="3920D862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0C7E5011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23CFBA" w14:textId="157CBC06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6.19.19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4F878" w14:textId="6D45E91A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S5-247042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1D14FE" w14:textId="2E0C69C1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28.878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BB48C9" w14:textId="2D41ECC1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China Unicom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E4322B" w14:textId="55246135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E2525A" w14:textId="76C7F0B9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28A0E752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2617C" w14:textId="6FB217D3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7.5.3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F2AC8F" w14:textId="1E48F73C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S5-247043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D2D3F8" w14:textId="70417CC1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28.851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1AD232" w14:textId="1B5BEEA7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7FEA0CE" w14:textId="30DF3DEF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B4DE69" w14:textId="6F6ADD0B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540BA631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D6F813" w14:textId="7F57B550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7.5.4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F7CF17" w14:textId="62D3C6CE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S5-247044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D06532" w14:textId="717EB9B4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28.853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6FFB6" w14:textId="25A72BAC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CMCC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4CCD13" w14:textId="194333F0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F5577A" w14:textId="71AEE84D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Wed 27 Nov 14:00 </w:t>
            </w: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lastRenderedPageBreak/>
              <w:t>UTC</w:t>
            </w:r>
          </w:p>
        </w:tc>
      </w:tr>
      <w:tr w:rsidR="00932F92" w:rsidRPr="00401776" w14:paraId="64F7F98E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F37719" w14:textId="422C387B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lastRenderedPageBreak/>
              <w:t>6.19.7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2CD6FE" w14:textId="357FACA9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S5-247276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40B11B" w14:textId="7E0FB166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 28.870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D722B0" w14:textId="3B15865F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F5A9785" w14:textId="43D0CF24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462DA7" w14:textId="4CB54782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6DE01807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2DAE68" w14:textId="4DFCE218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6.19.9.1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887BE3" w14:textId="797A9ADE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S5-247028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57E78" w14:textId="6F94314E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TS 28.572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D1949E" w14:textId="23346484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3F2EC4" w14:textId="2C00D413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TS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07A50" w14:textId="6185277B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  <w:tr w:rsidR="00932F92" w:rsidRPr="00401776" w14:paraId="5280AB80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06B682" w14:textId="7565E483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6.19.22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947DB5" w14:textId="60FC6F6C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S5-247035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A7527B" w14:textId="4F4B698F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 TS 28.abc v0.2.0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142EB3" w14:textId="1B1D7F4C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Ericsson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503FB9" w14:textId="55A9531C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other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921489" w14:textId="420015DE" w:rsidR="00932F92" w:rsidRPr="00932F92" w:rsidRDefault="007C7A96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Thu 28</w:t>
            </w:r>
            <w:r w:rsidR="00932F92"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Nov 14:00 UTC</w:t>
            </w:r>
          </w:p>
        </w:tc>
      </w:tr>
      <w:tr w:rsidR="00932F92" w:rsidRPr="00401776" w14:paraId="5C3982A0" w14:textId="77777777" w:rsidTr="00932F92">
        <w:trPr>
          <w:tblCellSpacing w:w="0" w:type="dxa"/>
          <w:jc w:val="center"/>
        </w:trPr>
        <w:tc>
          <w:tcPr>
            <w:tcW w:w="97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402F0F" w14:textId="5BD95FB2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6.19.10</w:t>
            </w:r>
          </w:p>
        </w:tc>
        <w:tc>
          <w:tcPr>
            <w:tcW w:w="11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A18F6" w14:textId="3D39108C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S5-247045</w:t>
            </w:r>
          </w:p>
        </w:tc>
        <w:tc>
          <w:tcPr>
            <w:tcW w:w="191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7C45EC" w14:textId="513C9F61" w:rsidR="00932F92" w:rsidRPr="00932F92" w:rsidRDefault="00932F92" w:rsidP="00932F92">
            <w:pPr>
              <w:widowControl w:val="0"/>
              <w:ind w:left="144" w:hanging="144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Rel-19 DraftCR TS 28.622</w:t>
            </w:r>
          </w:p>
        </w:tc>
        <w:tc>
          <w:tcPr>
            <w:tcW w:w="17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933D30" w14:textId="1DBB21E2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Nokia</w:t>
            </w:r>
          </w:p>
        </w:tc>
        <w:tc>
          <w:tcPr>
            <w:tcW w:w="7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A9F14BB" w14:textId="2F0FA62E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draftCR</w:t>
            </w:r>
          </w:p>
        </w:tc>
        <w:tc>
          <w:tcPr>
            <w:tcW w:w="102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99DFA8" w14:textId="16F13A66" w:rsidR="00932F92" w:rsidRPr="00932F92" w:rsidRDefault="00932F92" w:rsidP="00932F92">
            <w:pPr>
              <w:widowControl w:val="0"/>
              <w:ind w:left="144" w:hanging="144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32F92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Wed 27 Nov 14:00 UTC</w:t>
            </w:r>
          </w:p>
        </w:tc>
      </w:tr>
    </w:tbl>
    <w:p w14:paraId="1392C6F9" w14:textId="77777777" w:rsidR="00C11368" w:rsidRPr="00C11368" w:rsidRDefault="00C11368" w:rsidP="00973E05">
      <w:pPr>
        <w:rPr>
          <w:lang w:val="en-US"/>
        </w:rPr>
      </w:pPr>
    </w:p>
    <w:sectPr w:rsidR="00C11368" w:rsidRPr="00C11368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9A56E" w14:textId="77777777" w:rsidR="005F5588" w:rsidRDefault="005F5588">
      <w:r>
        <w:separator/>
      </w:r>
    </w:p>
  </w:endnote>
  <w:endnote w:type="continuationSeparator" w:id="0">
    <w:p w14:paraId="3E03C539" w14:textId="77777777" w:rsidR="005F5588" w:rsidRDefault="005F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79B1F" w14:textId="77777777" w:rsidR="005F5588" w:rsidRDefault="005F5588">
      <w:r>
        <w:separator/>
      </w:r>
    </w:p>
  </w:footnote>
  <w:footnote w:type="continuationSeparator" w:id="0">
    <w:p w14:paraId="1088D270" w14:textId="77777777" w:rsidR="005F5588" w:rsidRDefault="005F5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4DFC07DC"/>
    <w:multiLevelType w:val="hybridMultilevel"/>
    <w:tmpl w:val="76F073E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FC15D31"/>
    <w:multiLevelType w:val="hybridMultilevel"/>
    <w:tmpl w:val="DC4E52CC"/>
    <w:lvl w:ilvl="0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8"/>
  </w:num>
  <w:num w:numId="9" w16cid:durableId="1313824747">
    <w:abstractNumId w:val="22"/>
  </w:num>
  <w:num w:numId="10" w16cid:durableId="274874281">
    <w:abstractNumId w:val="25"/>
  </w:num>
  <w:num w:numId="11" w16cid:durableId="1982226958">
    <w:abstractNumId w:val="13"/>
  </w:num>
  <w:num w:numId="12" w16cid:durableId="397483850">
    <w:abstractNumId w:val="21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4"/>
  </w:num>
  <w:num w:numId="22" w16cid:durableId="2017875761">
    <w:abstractNumId w:val="20"/>
  </w:num>
  <w:num w:numId="23" w16cid:durableId="773211633">
    <w:abstractNumId w:val="23"/>
  </w:num>
  <w:num w:numId="24" w16cid:durableId="248973223">
    <w:abstractNumId w:val="17"/>
  </w:num>
  <w:num w:numId="25" w16cid:durableId="692921032">
    <w:abstractNumId w:val="27"/>
  </w:num>
  <w:num w:numId="26" w16cid:durableId="1525631015">
    <w:abstractNumId w:val="14"/>
  </w:num>
  <w:num w:numId="27" w16cid:durableId="1616979030">
    <w:abstractNumId w:val="26"/>
  </w:num>
  <w:num w:numId="28" w16cid:durableId="1011033168">
    <w:abstractNumId w:val="11"/>
  </w:num>
  <w:num w:numId="29" w16cid:durableId="1844860956">
    <w:abstractNumId w:val="18"/>
  </w:num>
  <w:num w:numId="30" w16cid:durableId="314918760">
    <w:abstractNumId w:val="29"/>
  </w:num>
  <w:num w:numId="31" w16cid:durableId="2762552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062"/>
    <w:rsid w:val="00007711"/>
    <w:rsid w:val="00007B22"/>
    <w:rsid w:val="00010047"/>
    <w:rsid w:val="000112D0"/>
    <w:rsid w:val="00011361"/>
    <w:rsid w:val="00011438"/>
    <w:rsid w:val="00011568"/>
    <w:rsid w:val="000116A9"/>
    <w:rsid w:val="00011813"/>
    <w:rsid w:val="0001203B"/>
    <w:rsid w:val="00012497"/>
    <w:rsid w:val="000124CB"/>
    <w:rsid w:val="000126E3"/>
    <w:rsid w:val="000128BE"/>
    <w:rsid w:val="0001318E"/>
    <w:rsid w:val="00013601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6DC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44C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5AC5"/>
    <w:rsid w:val="000761FE"/>
    <w:rsid w:val="000779E8"/>
    <w:rsid w:val="00077D30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5918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6DD8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7FB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051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2314"/>
    <w:rsid w:val="001131C7"/>
    <w:rsid w:val="00114B2B"/>
    <w:rsid w:val="00115BD3"/>
    <w:rsid w:val="001160C9"/>
    <w:rsid w:val="00116468"/>
    <w:rsid w:val="001168D6"/>
    <w:rsid w:val="00116974"/>
    <w:rsid w:val="00117918"/>
    <w:rsid w:val="001209AB"/>
    <w:rsid w:val="0012123D"/>
    <w:rsid w:val="00121378"/>
    <w:rsid w:val="00121A24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B77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1D3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B9C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4F3"/>
    <w:rsid w:val="0016659D"/>
    <w:rsid w:val="00166DC7"/>
    <w:rsid w:val="001671E4"/>
    <w:rsid w:val="0016729E"/>
    <w:rsid w:val="00167580"/>
    <w:rsid w:val="00170961"/>
    <w:rsid w:val="001713B8"/>
    <w:rsid w:val="00171733"/>
    <w:rsid w:val="001719C7"/>
    <w:rsid w:val="00171E78"/>
    <w:rsid w:val="001726CF"/>
    <w:rsid w:val="00172B42"/>
    <w:rsid w:val="00172D23"/>
    <w:rsid w:val="00173692"/>
    <w:rsid w:val="001740BB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118"/>
    <w:rsid w:val="00187ABA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2CB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40C"/>
    <w:rsid w:val="001B74B8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1D34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D7B98"/>
    <w:rsid w:val="001E0561"/>
    <w:rsid w:val="001E07DE"/>
    <w:rsid w:val="001E0908"/>
    <w:rsid w:val="001E09F6"/>
    <w:rsid w:val="001E0AB2"/>
    <w:rsid w:val="001E1153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35D"/>
    <w:rsid w:val="001E683C"/>
    <w:rsid w:val="001E687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5716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94F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57C0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5FE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0C3C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4EC3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34C3"/>
    <w:rsid w:val="002D42E1"/>
    <w:rsid w:val="002D494F"/>
    <w:rsid w:val="002D4C3E"/>
    <w:rsid w:val="002D4F6C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28A"/>
    <w:rsid w:val="002E6768"/>
    <w:rsid w:val="002E67A8"/>
    <w:rsid w:val="002E7D20"/>
    <w:rsid w:val="002E7F45"/>
    <w:rsid w:val="002E7F5B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397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0E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4FE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3F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038"/>
    <w:rsid w:val="003A593F"/>
    <w:rsid w:val="003A664F"/>
    <w:rsid w:val="003A6CA6"/>
    <w:rsid w:val="003A6E3F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848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D7829"/>
    <w:rsid w:val="003E0077"/>
    <w:rsid w:val="003E0A22"/>
    <w:rsid w:val="003E1491"/>
    <w:rsid w:val="003E334B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88F"/>
    <w:rsid w:val="00420B51"/>
    <w:rsid w:val="004218B7"/>
    <w:rsid w:val="00421B4E"/>
    <w:rsid w:val="00421D31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1C6C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564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773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4010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A7951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A35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58B1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9E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BBE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164"/>
    <w:rsid w:val="0055584E"/>
    <w:rsid w:val="00555A31"/>
    <w:rsid w:val="00556284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5E5F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99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6F4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6E3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6FE8"/>
    <w:rsid w:val="005C7312"/>
    <w:rsid w:val="005C79D8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D7E4B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588"/>
    <w:rsid w:val="005F5647"/>
    <w:rsid w:val="005F65F4"/>
    <w:rsid w:val="005F67B0"/>
    <w:rsid w:val="005F6890"/>
    <w:rsid w:val="005F6ED2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AA7"/>
    <w:rsid w:val="00605E71"/>
    <w:rsid w:val="00606672"/>
    <w:rsid w:val="00606A33"/>
    <w:rsid w:val="00606D0B"/>
    <w:rsid w:val="00607029"/>
    <w:rsid w:val="00607273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365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94E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3C8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575"/>
    <w:rsid w:val="00633891"/>
    <w:rsid w:val="0063409D"/>
    <w:rsid w:val="00634B2A"/>
    <w:rsid w:val="0063507A"/>
    <w:rsid w:val="0063534E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1CB"/>
    <w:rsid w:val="00640543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B55"/>
    <w:rsid w:val="00643C08"/>
    <w:rsid w:val="006444C1"/>
    <w:rsid w:val="00644CA6"/>
    <w:rsid w:val="00644CD1"/>
    <w:rsid w:val="006450C5"/>
    <w:rsid w:val="0064522C"/>
    <w:rsid w:val="00645395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3D4D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64"/>
    <w:rsid w:val="00680575"/>
    <w:rsid w:val="00680A44"/>
    <w:rsid w:val="00680D5A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061A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2EE5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769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43C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979"/>
    <w:rsid w:val="00720E81"/>
    <w:rsid w:val="007210B1"/>
    <w:rsid w:val="00721111"/>
    <w:rsid w:val="007214BC"/>
    <w:rsid w:val="0072152D"/>
    <w:rsid w:val="00721ACD"/>
    <w:rsid w:val="00721F61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5E7"/>
    <w:rsid w:val="007736DC"/>
    <w:rsid w:val="007741EF"/>
    <w:rsid w:val="007749E7"/>
    <w:rsid w:val="00774CBD"/>
    <w:rsid w:val="0077558B"/>
    <w:rsid w:val="007758D7"/>
    <w:rsid w:val="007759D6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39E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EAE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9B"/>
    <w:rsid w:val="007C3FC3"/>
    <w:rsid w:val="007C4332"/>
    <w:rsid w:val="007C47DA"/>
    <w:rsid w:val="007C4A97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A96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542"/>
    <w:rsid w:val="007D7A3B"/>
    <w:rsid w:val="007D7BC8"/>
    <w:rsid w:val="007E0600"/>
    <w:rsid w:val="007E0F89"/>
    <w:rsid w:val="007E141C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9BB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5B5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8F3"/>
    <w:rsid w:val="00832E7F"/>
    <w:rsid w:val="008331E7"/>
    <w:rsid w:val="00833298"/>
    <w:rsid w:val="008338AC"/>
    <w:rsid w:val="00833D0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10A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4DC4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1DA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4EB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ACC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31C"/>
    <w:rsid w:val="00893824"/>
    <w:rsid w:val="0089416B"/>
    <w:rsid w:val="0089469F"/>
    <w:rsid w:val="00894B02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6DED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1D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5A2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4DD"/>
    <w:rsid w:val="00925BFB"/>
    <w:rsid w:val="00926168"/>
    <w:rsid w:val="009266D7"/>
    <w:rsid w:val="00926AE9"/>
    <w:rsid w:val="00926C27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2F92"/>
    <w:rsid w:val="0093313A"/>
    <w:rsid w:val="009332C7"/>
    <w:rsid w:val="009335E2"/>
    <w:rsid w:val="00934928"/>
    <w:rsid w:val="009350C2"/>
    <w:rsid w:val="009354CE"/>
    <w:rsid w:val="00935BF0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0D16"/>
    <w:rsid w:val="009516E5"/>
    <w:rsid w:val="00952490"/>
    <w:rsid w:val="00952B27"/>
    <w:rsid w:val="00952DB2"/>
    <w:rsid w:val="009530F7"/>
    <w:rsid w:val="0095323C"/>
    <w:rsid w:val="009538DD"/>
    <w:rsid w:val="00954033"/>
    <w:rsid w:val="009545D3"/>
    <w:rsid w:val="009546B4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73C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6770A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885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7BA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098F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810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717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348"/>
    <w:rsid w:val="00A853D2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3C9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9ED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6946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8"/>
    <w:rsid w:val="00AC3F19"/>
    <w:rsid w:val="00AC40BB"/>
    <w:rsid w:val="00AC41CC"/>
    <w:rsid w:val="00AC453A"/>
    <w:rsid w:val="00AC4CE5"/>
    <w:rsid w:val="00AC55F7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D7DFE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8B0"/>
    <w:rsid w:val="00B07A24"/>
    <w:rsid w:val="00B07AA9"/>
    <w:rsid w:val="00B107D0"/>
    <w:rsid w:val="00B1082A"/>
    <w:rsid w:val="00B109DB"/>
    <w:rsid w:val="00B1138A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78F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5BC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39D"/>
    <w:rsid w:val="00B41FBB"/>
    <w:rsid w:val="00B420EC"/>
    <w:rsid w:val="00B42679"/>
    <w:rsid w:val="00B42DAE"/>
    <w:rsid w:val="00B4420C"/>
    <w:rsid w:val="00B445DB"/>
    <w:rsid w:val="00B45463"/>
    <w:rsid w:val="00B45DFC"/>
    <w:rsid w:val="00B45E31"/>
    <w:rsid w:val="00B46652"/>
    <w:rsid w:val="00B467BC"/>
    <w:rsid w:val="00B47726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1FC"/>
    <w:rsid w:val="00B71308"/>
    <w:rsid w:val="00B716BF"/>
    <w:rsid w:val="00B718D2"/>
    <w:rsid w:val="00B72FDD"/>
    <w:rsid w:val="00B74669"/>
    <w:rsid w:val="00B74BA2"/>
    <w:rsid w:val="00B74E8B"/>
    <w:rsid w:val="00B750EA"/>
    <w:rsid w:val="00B754EE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20"/>
    <w:rsid w:val="00BB54E2"/>
    <w:rsid w:val="00BB5E07"/>
    <w:rsid w:val="00BB63B5"/>
    <w:rsid w:val="00BB7979"/>
    <w:rsid w:val="00BB7CA6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571"/>
    <w:rsid w:val="00BC48AB"/>
    <w:rsid w:val="00BC4EA9"/>
    <w:rsid w:val="00BC5E39"/>
    <w:rsid w:val="00BC615F"/>
    <w:rsid w:val="00BC67D6"/>
    <w:rsid w:val="00BC6FCA"/>
    <w:rsid w:val="00BC7B3D"/>
    <w:rsid w:val="00BC7B7F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8F6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1791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777"/>
    <w:rsid w:val="00C078AD"/>
    <w:rsid w:val="00C07C73"/>
    <w:rsid w:val="00C07DDD"/>
    <w:rsid w:val="00C07FEA"/>
    <w:rsid w:val="00C1020D"/>
    <w:rsid w:val="00C10238"/>
    <w:rsid w:val="00C105A6"/>
    <w:rsid w:val="00C10803"/>
    <w:rsid w:val="00C10CC5"/>
    <w:rsid w:val="00C110CD"/>
    <w:rsid w:val="00C11194"/>
    <w:rsid w:val="00C11368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3FA3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87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97A55"/>
    <w:rsid w:val="00C97D66"/>
    <w:rsid w:val="00CA07F7"/>
    <w:rsid w:val="00CA1178"/>
    <w:rsid w:val="00CA1179"/>
    <w:rsid w:val="00CA1188"/>
    <w:rsid w:val="00CA2386"/>
    <w:rsid w:val="00CA23A9"/>
    <w:rsid w:val="00CA2B19"/>
    <w:rsid w:val="00CA3113"/>
    <w:rsid w:val="00CA3990"/>
    <w:rsid w:val="00CA3A64"/>
    <w:rsid w:val="00CA4A95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74D"/>
    <w:rsid w:val="00CB3904"/>
    <w:rsid w:val="00CB3B3F"/>
    <w:rsid w:val="00CB4317"/>
    <w:rsid w:val="00CB4B53"/>
    <w:rsid w:val="00CB4E85"/>
    <w:rsid w:val="00CB5A3F"/>
    <w:rsid w:val="00CB6276"/>
    <w:rsid w:val="00CB68F5"/>
    <w:rsid w:val="00CB6C8E"/>
    <w:rsid w:val="00CB73D0"/>
    <w:rsid w:val="00CB7AC2"/>
    <w:rsid w:val="00CB7CC0"/>
    <w:rsid w:val="00CC0C10"/>
    <w:rsid w:val="00CC17C4"/>
    <w:rsid w:val="00CC213C"/>
    <w:rsid w:val="00CC345F"/>
    <w:rsid w:val="00CC45A5"/>
    <w:rsid w:val="00CC4974"/>
    <w:rsid w:val="00CC5161"/>
    <w:rsid w:val="00CC53B7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8EF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4DD9"/>
    <w:rsid w:val="00D258E4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96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47B55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6DB"/>
    <w:rsid w:val="00D548D7"/>
    <w:rsid w:val="00D54CA4"/>
    <w:rsid w:val="00D55047"/>
    <w:rsid w:val="00D5539F"/>
    <w:rsid w:val="00D554A6"/>
    <w:rsid w:val="00D559E0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A37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5C3B"/>
    <w:rsid w:val="00D8605D"/>
    <w:rsid w:val="00D86648"/>
    <w:rsid w:val="00D8667E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E5C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3A7"/>
    <w:rsid w:val="00DE46BA"/>
    <w:rsid w:val="00DE4759"/>
    <w:rsid w:val="00DE4E8C"/>
    <w:rsid w:val="00DE5292"/>
    <w:rsid w:val="00DE6E5B"/>
    <w:rsid w:val="00DE7279"/>
    <w:rsid w:val="00DE785C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4A77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1B"/>
    <w:rsid w:val="00E15E1F"/>
    <w:rsid w:val="00E16532"/>
    <w:rsid w:val="00E16B47"/>
    <w:rsid w:val="00E16F24"/>
    <w:rsid w:val="00E16F98"/>
    <w:rsid w:val="00E16FB3"/>
    <w:rsid w:val="00E17717"/>
    <w:rsid w:val="00E17D4E"/>
    <w:rsid w:val="00E20232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5D0"/>
    <w:rsid w:val="00E25B92"/>
    <w:rsid w:val="00E26693"/>
    <w:rsid w:val="00E26B52"/>
    <w:rsid w:val="00E26F26"/>
    <w:rsid w:val="00E2700C"/>
    <w:rsid w:val="00E27C88"/>
    <w:rsid w:val="00E27D1F"/>
    <w:rsid w:val="00E27ED5"/>
    <w:rsid w:val="00E305AF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3E1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37D38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1C"/>
    <w:rsid w:val="00E45647"/>
    <w:rsid w:val="00E45B06"/>
    <w:rsid w:val="00E45B2C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63A"/>
    <w:rsid w:val="00E5476B"/>
    <w:rsid w:val="00E5481F"/>
    <w:rsid w:val="00E5503A"/>
    <w:rsid w:val="00E5503E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29E1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1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677B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269"/>
    <w:rsid w:val="00EF560E"/>
    <w:rsid w:val="00EF56BF"/>
    <w:rsid w:val="00EF5C73"/>
    <w:rsid w:val="00EF60A6"/>
    <w:rsid w:val="00EF6647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484D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544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4A0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2E27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4A3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214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0882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1E9"/>
    <w:rsid w:val="00FB6FA5"/>
    <w:rsid w:val="00FB7C96"/>
    <w:rsid w:val="00FB7CA3"/>
    <w:rsid w:val="00FB7F3E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5F61"/>
    <w:rsid w:val="00FC676D"/>
    <w:rsid w:val="00FC6AB3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D7FC6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 w:eastAsia="en-SE"/>
    </w:rPr>
  </w:style>
  <w:style w:type="character" w:customStyle="1" w:styleId="WW8Num14z2">
    <w:name w:val="WW8Num14z2"/>
    <w:rsid w:val="00116468"/>
    <w:rPr>
      <w:rFonts w:ascii="Liberation Sans" w:hAnsi="Liberation Sans" w:cs="Liberation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851</TotalTime>
  <Pages>4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4450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2024-11-29T14:10:00Z</dcterms:created>
  <dcterms:modified xsi:type="dcterms:W3CDTF">2024-11-29T14:11:00Z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